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762" w:rsidRDefault="000E0762" w:rsidP="000E07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ALAM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0E0762" w:rsidRDefault="000E0762" w:rsidP="000E07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Kirton in Holland, Lincolnshire. Yeoman.</w:t>
      </w:r>
    </w:p>
    <w:p w:rsidR="000E0762" w:rsidRDefault="000E0762" w:rsidP="000E07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0762" w:rsidRDefault="000E0762" w:rsidP="000E07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0762" w:rsidRDefault="000E0762" w:rsidP="000E07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Thomas Moigne(q.v.) brought a plaint of debt against him, James</w:t>
      </w:r>
    </w:p>
    <w:p w:rsidR="000E0762" w:rsidRDefault="000E0762" w:rsidP="000E07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Symond of Boston(q.v.) and William Fraunke of Torksey(q.v.).</w:t>
      </w:r>
    </w:p>
    <w:p w:rsidR="000E0762" w:rsidRDefault="000E0762" w:rsidP="000E07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0E0762" w:rsidRDefault="000E0762" w:rsidP="000E07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0762" w:rsidRDefault="000E0762" w:rsidP="000E07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0762" w:rsidRDefault="000E0762" w:rsidP="000E07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762" w:rsidRDefault="000E0762" w:rsidP="00564E3C">
      <w:pPr>
        <w:spacing w:after="0" w:line="240" w:lineRule="auto"/>
      </w:pPr>
      <w:r>
        <w:separator/>
      </w:r>
    </w:p>
  </w:endnote>
  <w:endnote w:type="continuationSeparator" w:id="0">
    <w:p w:rsidR="000E0762" w:rsidRDefault="000E076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E0762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762" w:rsidRDefault="000E0762" w:rsidP="00564E3C">
      <w:pPr>
        <w:spacing w:after="0" w:line="240" w:lineRule="auto"/>
      </w:pPr>
      <w:r>
        <w:separator/>
      </w:r>
    </w:p>
  </w:footnote>
  <w:footnote w:type="continuationSeparator" w:id="0">
    <w:p w:rsidR="000E0762" w:rsidRDefault="000E076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762"/>
    <w:rsid w:val="000E076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20A1C5-5073-4377-A8F7-93F0394C1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E07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2016-01-21T19:43:00Z</dcterms:created>
  <dcterms:modified xsi:type="dcterms:W3CDTF">2016-01-21T19:43:00Z</dcterms:modified>
</cp:coreProperties>
</file>